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33A10" w14:textId="6D9EFE9C" w:rsidR="008F22A5" w:rsidRDefault="00C05B23" w:rsidP="00223DF1">
      <w:pPr>
        <w:pStyle w:val="Title"/>
      </w:pPr>
      <w:r>
        <w:t>DCP 407 ‘</w:t>
      </w:r>
      <w:r w:rsidR="009D0ED0">
        <w:t xml:space="preserve">ACCEss scr: </w:t>
      </w:r>
      <w:r>
        <w:t>speculative development</w:t>
      </w:r>
    </w:p>
    <w:p w14:paraId="2F177851" w14:textId="0DA0D764" w:rsidR="00A828F0" w:rsidRDefault="00251AF3" w:rsidP="00A828F0">
      <w:pPr>
        <w:pStyle w:val="BodyTextNoSpacing"/>
      </w:pPr>
      <w:r>
        <w:t xml:space="preserve">To: </w:t>
      </w:r>
      <w:r w:rsidR="00C05B23">
        <w:t>Melissa Kendall</w:t>
      </w:r>
    </w:p>
    <w:p w14:paraId="326F82AF" w14:textId="77777777" w:rsidR="00A828F0" w:rsidRDefault="00A828F0" w:rsidP="00A828F0">
      <w:pPr>
        <w:pStyle w:val="BodyTextNoSpacing"/>
      </w:pPr>
      <w:r>
        <w:t xml:space="preserve">Email: </w:t>
      </w:r>
      <w:hyperlink r:id="rId8" w:history="1">
        <w:r>
          <w:rPr>
            <w:rStyle w:val="Hyperlink"/>
          </w:rPr>
          <w:t>DCUSA@electralink.co.uk</w:t>
        </w:r>
      </w:hyperlink>
    </w:p>
    <w:p w14:paraId="7AF54372" w14:textId="7A226B5E" w:rsidR="00223DF1" w:rsidRDefault="00251AF3" w:rsidP="00A828F0">
      <w:pPr>
        <w:pStyle w:val="BodyText"/>
      </w:pPr>
      <w:r>
        <w:t xml:space="preserve">Response Deadline: </w:t>
      </w:r>
      <w:r w:rsidR="00C05B23">
        <w:t>05 September 2022</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712DC392" w14:textId="77777777" w:rsidTr="00EE2CEA">
        <w:tc>
          <w:tcPr>
            <w:tcW w:w="2268" w:type="dxa"/>
          </w:tcPr>
          <w:p w14:paraId="2E295E62" w14:textId="77777777" w:rsidR="00A828F0" w:rsidRDefault="00A828F0" w:rsidP="00A828F0">
            <w:pPr>
              <w:pStyle w:val="BodyTextNoSpacing"/>
            </w:pPr>
            <w:r>
              <w:t>Name:</w:t>
            </w:r>
          </w:p>
        </w:tc>
        <w:sdt>
          <w:sdtPr>
            <w:alias w:val="Name"/>
            <w:tag w:val="name"/>
            <w:id w:val="-791902344"/>
            <w:placeholder>
              <w:docPart w:val="2D7F1DB1AF734A45A218EC281AD8696A"/>
            </w:placeholder>
            <w:showingPlcHdr/>
            <w:text/>
          </w:sdtPr>
          <w:sdtEndPr/>
          <w:sdtContent>
            <w:tc>
              <w:tcPr>
                <w:tcW w:w="6761" w:type="dxa"/>
              </w:tcPr>
              <w:p w14:paraId="041693B9" w14:textId="77777777" w:rsidR="00A828F0" w:rsidRDefault="00A828F0" w:rsidP="00A828F0">
                <w:pPr>
                  <w:pStyle w:val="BodyTextNoSpacing"/>
                </w:pPr>
                <w:r w:rsidRPr="005D19FB">
                  <w:rPr>
                    <w:rStyle w:val="PlaceholderText"/>
                  </w:rPr>
                  <w:t>Click here to enter text.</w:t>
                </w:r>
              </w:p>
            </w:tc>
          </w:sdtContent>
        </w:sdt>
      </w:tr>
      <w:tr w:rsidR="00A828F0" w14:paraId="419B9A4B" w14:textId="77777777" w:rsidTr="00EE2CEA">
        <w:tc>
          <w:tcPr>
            <w:tcW w:w="2268" w:type="dxa"/>
          </w:tcPr>
          <w:p w14:paraId="03B4AE0E" w14:textId="77777777"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EndPr/>
          <w:sdtContent>
            <w:tc>
              <w:tcPr>
                <w:tcW w:w="6761" w:type="dxa"/>
              </w:tcPr>
              <w:p w14:paraId="458605DC" w14:textId="77777777" w:rsidR="00A828F0" w:rsidRDefault="00A828F0" w:rsidP="00A828F0">
                <w:pPr>
                  <w:pStyle w:val="BodyTextNoSpacing"/>
                </w:pPr>
                <w:r w:rsidRPr="005D19FB">
                  <w:rPr>
                    <w:rStyle w:val="PlaceholderText"/>
                  </w:rPr>
                  <w:t>Click here to enter text.</w:t>
                </w:r>
              </w:p>
            </w:tc>
          </w:sdtContent>
        </w:sdt>
      </w:tr>
      <w:tr w:rsidR="00A828F0" w14:paraId="0B695A80" w14:textId="77777777" w:rsidTr="00EE2CEA">
        <w:tc>
          <w:tcPr>
            <w:tcW w:w="2268" w:type="dxa"/>
          </w:tcPr>
          <w:p w14:paraId="097B1321" w14:textId="77777777"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51999155" w14:textId="77777777" w:rsidR="00A828F0" w:rsidRDefault="00A828F0" w:rsidP="00A828F0">
                <w:pPr>
                  <w:pStyle w:val="BodyTextNoSpacing"/>
                </w:pPr>
                <w:r w:rsidRPr="005D19FB">
                  <w:rPr>
                    <w:rStyle w:val="PlaceholderText"/>
                  </w:rPr>
                  <w:t>Choose an item.</w:t>
                </w:r>
              </w:p>
            </w:tc>
          </w:sdtContent>
        </w:sdt>
      </w:tr>
      <w:tr w:rsidR="00A828F0" w14:paraId="276A8BD6" w14:textId="77777777" w:rsidTr="00EE2CEA">
        <w:tc>
          <w:tcPr>
            <w:tcW w:w="2268" w:type="dxa"/>
          </w:tcPr>
          <w:p w14:paraId="63C19433" w14:textId="77777777"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EndPr/>
          <w:sdtContent>
            <w:tc>
              <w:tcPr>
                <w:tcW w:w="6761" w:type="dxa"/>
              </w:tcPr>
              <w:p w14:paraId="145F4F1B" w14:textId="77777777" w:rsidR="00A828F0" w:rsidRDefault="007361B2" w:rsidP="00A828F0">
                <w:pPr>
                  <w:pStyle w:val="BodyTextNoSpacing"/>
                </w:pPr>
                <w:r w:rsidRPr="005D19FB">
                  <w:rPr>
                    <w:rStyle w:val="PlaceholderText"/>
                  </w:rPr>
                  <w:t>Click here to enter text.</w:t>
                </w:r>
              </w:p>
            </w:tc>
          </w:sdtContent>
        </w:sdt>
      </w:tr>
      <w:tr w:rsidR="00A828F0" w14:paraId="475C542B" w14:textId="77777777" w:rsidTr="00EE2CEA">
        <w:tc>
          <w:tcPr>
            <w:tcW w:w="2268" w:type="dxa"/>
          </w:tcPr>
          <w:p w14:paraId="3D836017" w14:textId="77777777"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EndPr/>
          <w:sdtContent>
            <w:tc>
              <w:tcPr>
                <w:tcW w:w="6761" w:type="dxa"/>
              </w:tcPr>
              <w:p w14:paraId="740A39E7" w14:textId="77777777" w:rsidR="00A828F0" w:rsidRDefault="007361B2" w:rsidP="00A828F0">
                <w:pPr>
                  <w:pStyle w:val="BodyTextNoSpacing"/>
                </w:pPr>
                <w:r w:rsidRPr="005D19FB">
                  <w:rPr>
                    <w:rStyle w:val="PlaceholderText"/>
                  </w:rPr>
                  <w:t>Click here to enter text.</w:t>
                </w:r>
              </w:p>
            </w:tc>
          </w:sdtContent>
        </w:sdt>
      </w:tr>
      <w:tr w:rsidR="00963A66" w14:paraId="6EEADFEF" w14:textId="77777777" w:rsidTr="00EE2CEA">
        <w:tc>
          <w:tcPr>
            <w:tcW w:w="2268" w:type="dxa"/>
          </w:tcPr>
          <w:p w14:paraId="3C15DC33"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2DAD5D8E" w14:textId="77777777" w:rsidR="00963A66" w:rsidRDefault="00963A66" w:rsidP="00A828F0">
                <w:pPr>
                  <w:pStyle w:val="BodyTextNoSpacing"/>
                </w:pPr>
                <w:r w:rsidRPr="005D19FB">
                  <w:rPr>
                    <w:rStyle w:val="PlaceholderText"/>
                  </w:rPr>
                  <w:t>Choose an item.</w:t>
                </w:r>
              </w:p>
            </w:tc>
          </w:sdtContent>
        </w:sdt>
      </w:tr>
    </w:tbl>
    <w:p w14:paraId="439DBB60"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14:paraId="0E09DB16"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52A2CEA" w14:textId="48147BEF" w:rsidR="00E67C7C" w:rsidRDefault="00C05B23" w:rsidP="00E67C7C">
            <w:pPr>
              <w:pStyle w:val="Question"/>
            </w:pPr>
            <w:r w:rsidRPr="008B4516">
              <w:rPr>
                <w:szCs w:val="20"/>
              </w:rPr>
              <w:t>Do you understand the intent of DCP 407?</w:t>
            </w:r>
          </w:p>
        </w:tc>
      </w:tr>
      <w:tr w:rsidR="00E67C7C" w14:paraId="02C1116C" w14:textId="77777777" w:rsidTr="00E67C7C">
        <w:sdt>
          <w:sdtPr>
            <w:tag w:val="dcusa_response1"/>
            <w:id w:val="773052292"/>
            <w:placeholder>
              <w:docPart w:val="DefaultPlaceholder_1082065158"/>
            </w:placeholder>
            <w:showingPlcHdr/>
          </w:sdtPr>
          <w:sdtEndPr/>
          <w:sdtContent>
            <w:tc>
              <w:tcPr>
                <w:tcW w:w="9287" w:type="dxa"/>
              </w:tcPr>
              <w:p w14:paraId="2B2698CF" w14:textId="77777777" w:rsidR="00E67C7C" w:rsidRDefault="00E67C7C" w:rsidP="00E67C7C">
                <w:pPr>
                  <w:pStyle w:val="BodyText"/>
                </w:pPr>
                <w:r w:rsidRPr="001C6387">
                  <w:rPr>
                    <w:rStyle w:val="PlaceholderText"/>
                  </w:rPr>
                  <w:t>Click here to enter text.</w:t>
                </w:r>
              </w:p>
            </w:tc>
          </w:sdtContent>
        </w:sdt>
      </w:tr>
    </w:tbl>
    <w:p w14:paraId="43C61601" w14:textId="77777777"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3BD51697"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2146FFEE" w14:textId="148D8056" w:rsidR="00E67C7C" w:rsidRDefault="00C05B23" w:rsidP="00E67C7C">
            <w:pPr>
              <w:pStyle w:val="Question"/>
            </w:pPr>
            <w:r w:rsidRPr="008B4516">
              <w:rPr>
                <w:szCs w:val="20"/>
              </w:rPr>
              <w:t>Are you supportive of the principles of DCP 407?</w:t>
            </w:r>
          </w:p>
        </w:tc>
      </w:tr>
      <w:tr w:rsidR="00E67C7C" w14:paraId="725103B6" w14:textId="77777777" w:rsidTr="00E67C7C">
        <w:sdt>
          <w:sdtPr>
            <w:tag w:val="dcusa_response2"/>
            <w:id w:val="-1922938128"/>
            <w:placeholder>
              <w:docPart w:val="DefaultPlaceholder_1082065158"/>
            </w:placeholder>
            <w:showingPlcHdr/>
          </w:sdtPr>
          <w:sdtEndPr/>
          <w:sdtContent>
            <w:tc>
              <w:tcPr>
                <w:tcW w:w="9287" w:type="dxa"/>
              </w:tcPr>
              <w:p w14:paraId="78D0837B" w14:textId="77777777" w:rsidR="00E67C7C" w:rsidRDefault="00E67C7C" w:rsidP="00E67C7C">
                <w:pPr>
                  <w:pStyle w:val="BodyText"/>
                </w:pPr>
                <w:r w:rsidRPr="001C6387">
                  <w:rPr>
                    <w:rStyle w:val="PlaceholderText"/>
                  </w:rPr>
                  <w:t>Click here to enter text.</w:t>
                </w:r>
              </w:p>
            </w:tc>
          </w:sdtContent>
        </w:sdt>
      </w:tr>
    </w:tbl>
    <w:p w14:paraId="29084B0A"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595F4ECE"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3E338417" w14:textId="4CA9F635" w:rsidR="00E67C7C" w:rsidRDefault="00C05B23" w:rsidP="00E67C7C">
            <w:pPr>
              <w:pStyle w:val="Question"/>
            </w:pPr>
            <w:r w:rsidRPr="008B4516">
              <w:rPr>
                <w:rFonts w:cs="Arial"/>
                <w:bCs/>
                <w:iCs/>
                <w:szCs w:val="20"/>
              </w:rPr>
              <w:t>Do you agree the proposed criteria of whether a development is speculative or not</w:t>
            </w:r>
            <w:r>
              <w:rPr>
                <w:rFonts w:cs="Arial"/>
                <w:bCs/>
                <w:iCs/>
                <w:szCs w:val="20"/>
              </w:rPr>
              <w:t>?</w:t>
            </w:r>
            <w:r w:rsidRPr="008B4516">
              <w:rPr>
                <w:rFonts w:cs="Arial"/>
                <w:bCs/>
                <w:iCs/>
                <w:szCs w:val="20"/>
              </w:rPr>
              <w:t xml:space="preserve"> </w:t>
            </w:r>
            <w:r w:rsidRPr="008B4516">
              <w:rPr>
                <w:szCs w:val="20"/>
              </w:rPr>
              <w:t>If not, please provide your rationale.</w:t>
            </w:r>
          </w:p>
        </w:tc>
      </w:tr>
      <w:tr w:rsidR="00E67C7C" w14:paraId="32F386D0" w14:textId="77777777" w:rsidTr="00E67C7C">
        <w:sdt>
          <w:sdtPr>
            <w:tag w:val="dcusa_response3"/>
            <w:id w:val="1062293444"/>
            <w:placeholder>
              <w:docPart w:val="DefaultPlaceholder_1082065158"/>
            </w:placeholder>
            <w:showingPlcHdr/>
          </w:sdtPr>
          <w:sdtEndPr/>
          <w:sdtContent>
            <w:tc>
              <w:tcPr>
                <w:tcW w:w="9287" w:type="dxa"/>
              </w:tcPr>
              <w:p w14:paraId="385F169E" w14:textId="77777777" w:rsidR="00E67C7C" w:rsidRDefault="00E67C7C" w:rsidP="00E67C7C">
                <w:pPr>
                  <w:pStyle w:val="BodyText"/>
                </w:pPr>
                <w:r w:rsidRPr="001C6387">
                  <w:rPr>
                    <w:rStyle w:val="PlaceholderText"/>
                  </w:rPr>
                  <w:t>Click here to enter text.</w:t>
                </w:r>
              </w:p>
            </w:tc>
          </w:sdtContent>
        </w:sdt>
      </w:tr>
    </w:tbl>
    <w:p w14:paraId="4387A41E"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0790120E"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45AFE279" w14:textId="23A50F44" w:rsidR="00E67C7C" w:rsidRDefault="00C05B23" w:rsidP="00E67C7C">
            <w:pPr>
              <w:pStyle w:val="Question"/>
            </w:pPr>
            <w:r w:rsidRPr="008B4516">
              <w:rPr>
                <w:rFonts w:cs="Arial"/>
                <w:szCs w:val="20"/>
              </w:rPr>
              <w:t>What other industrial guidelines should be considered under Criterion 1? Please provide your rationale.</w:t>
            </w:r>
          </w:p>
        </w:tc>
      </w:tr>
      <w:tr w:rsidR="00E67C7C" w14:paraId="5B809783" w14:textId="77777777" w:rsidTr="00E67C7C">
        <w:sdt>
          <w:sdtPr>
            <w:tag w:val="dcusa_response4"/>
            <w:id w:val="1133828816"/>
            <w:placeholder>
              <w:docPart w:val="DefaultPlaceholder_1082065158"/>
            </w:placeholder>
            <w:showingPlcHdr/>
          </w:sdtPr>
          <w:sdtEndPr/>
          <w:sdtContent>
            <w:tc>
              <w:tcPr>
                <w:tcW w:w="9287" w:type="dxa"/>
              </w:tcPr>
              <w:p w14:paraId="3D114B3F" w14:textId="77777777" w:rsidR="00E67C7C" w:rsidRDefault="00E67C7C" w:rsidP="00E67C7C">
                <w:pPr>
                  <w:pStyle w:val="BodyText"/>
                </w:pPr>
                <w:r w:rsidRPr="001C6387">
                  <w:rPr>
                    <w:rStyle w:val="PlaceholderText"/>
                  </w:rPr>
                  <w:t>Click here to enter text.</w:t>
                </w:r>
              </w:p>
            </w:tc>
          </w:sdtContent>
        </w:sdt>
      </w:tr>
    </w:tbl>
    <w:p w14:paraId="6F415E72" w14:textId="6B4FCF7C"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0E30C285"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2D9D7F7E" w14:textId="4783D4C2" w:rsidR="00C05B23" w:rsidRDefault="00C05B23" w:rsidP="00EC1A56">
            <w:pPr>
              <w:pStyle w:val="Question"/>
            </w:pPr>
            <w:r w:rsidRPr="008B4516">
              <w:lastRenderedPageBreak/>
              <w:t>What other criteria do you believe should be used to determine whether an application is speculative? Please provide your rationale.</w:t>
            </w:r>
          </w:p>
        </w:tc>
      </w:tr>
      <w:tr w:rsidR="00C05B23" w14:paraId="2D8B2225" w14:textId="77777777" w:rsidTr="00EC1A56">
        <w:sdt>
          <w:sdtPr>
            <w:tag w:val="dcusa_response4"/>
            <w:id w:val="2084941124"/>
            <w:placeholder>
              <w:docPart w:val="7C7130DF3F3B48BCB1050C520AF11532"/>
            </w:placeholder>
            <w:showingPlcHdr/>
          </w:sdtPr>
          <w:sdtEndPr/>
          <w:sdtContent>
            <w:tc>
              <w:tcPr>
                <w:tcW w:w="9287" w:type="dxa"/>
              </w:tcPr>
              <w:p w14:paraId="7FA30F33" w14:textId="77777777" w:rsidR="00C05B23" w:rsidRDefault="00C05B23" w:rsidP="00EC1A56">
                <w:pPr>
                  <w:pStyle w:val="BodyText"/>
                </w:pPr>
                <w:r w:rsidRPr="001C6387">
                  <w:rPr>
                    <w:rStyle w:val="PlaceholderText"/>
                  </w:rPr>
                  <w:t>Click here to enter text.</w:t>
                </w:r>
              </w:p>
            </w:tc>
          </w:sdtContent>
        </w:sdt>
      </w:tr>
    </w:tbl>
    <w:p w14:paraId="6FD7ADB9" w14:textId="5EE824CA"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72970B7D"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66D77457" w14:textId="43ED42D9" w:rsidR="00C05B23" w:rsidRDefault="00C05B23" w:rsidP="00EC1A56">
            <w:pPr>
              <w:pStyle w:val="Question"/>
            </w:pPr>
            <w:r w:rsidRPr="008B4516">
              <w:rPr>
                <w:rFonts w:cs="Arial"/>
                <w:szCs w:val="20"/>
              </w:rPr>
              <w:t xml:space="preserve">Do you agree that the specific criteria are appropriately weighted in terms of their significance? </w:t>
            </w:r>
            <w:r w:rsidRPr="008B4516">
              <w:rPr>
                <w:szCs w:val="20"/>
              </w:rPr>
              <w:t>If not, please provide your rationale.</w:t>
            </w:r>
          </w:p>
        </w:tc>
      </w:tr>
      <w:tr w:rsidR="00C05B23" w14:paraId="59D0E57A" w14:textId="77777777" w:rsidTr="00EC1A56">
        <w:sdt>
          <w:sdtPr>
            <w:tag w:val="dcusa_response4"/>
            <w:id w:val="1211776245"/>
            <w:placeholder>
              <w:docPart w:val="20E80DE512BD4DC4A18C2CA26E4FE83D"/>
            </w:placeholder>
            <w:showingPlcHdr/>
          </w:sdtPr>
          <w:sdtEndPr/>
          <w:sdtContent>
            <w:tc>
              <w:tcPr>
                <w:tcW w:w="9287" w:type="dxa"/>
              </w:tcPr>
              <w:p w14:paraId="27A0AB1B" w14:textId="77777777" w:rsidR="00C05B23" w:rsidRDefault="00C05B23" w:rsidP="00EC1A56">
                <w:pPr>
                  <w:pStyle w:val="BodyText"/>
                </w:pPr>
                <w:r w:rsidRPr="001C6387">
                  <w:rPr>
                    <w:rStyle w:val="PlaceholderText"/>
                  </w:rPr>
                  <w:t>Click here to enter text.</w:t>
                </w:r>
              </w:p>
            </w:tc>
          </w:sdtContent>
        </w:sdt>
      </w:tr>
    </w:tbl>
    <w:p w14:paraId="0AD8395F" w14:textId="75891C33"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1E600A9A"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568A9AC3" w14:textId="73D69A0B" w:rsidR="00C05B23" w:rsidRDefault="00C05B23" w:rsidP="00EC1A56">
            <w:pPr>
              <w:pStyle w:val="Question"/>
            </w:pPr>
            <w:r w:rsidRPr="008B4516">
              <w:rPr>
                <w:szCs w:val="20"/>
              </w:rPr>
              <w:t>For criteria 1,2,3 &amp; 6 do you agree with the quantitative values of the measures used? If not, please suggest alternative values and provide your rationale.</w:t>
            </w:r>
          </w:p>
        </w:tc>
      </w:tr>
      <w:tr w:rsidR="00C05B23" w14:paraId="7E395CDA" w14:textId="77777777" w:rsidTr="00EC1A56">
        <w:sdt>
          <w:sdtPr>
            <w:tag w:val="dcusa_response4"/>
            <w:id w:val="-1479685573"/>
            <w:placeholder>
              <w:docPart w:val="FAD03174837745FF857E6F5B8A8ED9A7"/>
            </w:placeholder>
            <w:showingPlcHdr/>
          </w:sdtPr>
          <w:sdtEndPr/>
          <w:sdtContent>
            <w:tc>
              <w:tcPr>
                <w:tcW w:w="9287" w:type="dxa"/>
              </w:tcPr>
              <w:p w14:paraId="65836EAA" w14:textId="77777777" w:rsidR="00C05B23" w:rsidRDefault="00C05B23" w:rsidP="00EC1A56">
                <w:pPr>
                  <w:pStyle w:val="BodyText"/>
                </w:pPr>
                <w:r w:rsidRPr="001C6387">
                  <w:rPr>
                    <w:rStyle w:val="PlaceholderText"/>
                  </w:rPr>
                  <w:t>Click here to enter text.</w:t>
                </w:r>
              </w:p>
            </w:tc>
          </w:sdtContent>
        </w:sdt>
      </w:tr>
    </w:tbl>
    <w:p w14:paraId="0465E3F7" w14:textId="4D769774"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02ABB626"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52CFA2F7" w14:textId="17A70281" w:rsidR="00C05B23" w:rsidRDefault="00C05B23" w:rsidP="00EC1A56">
            <w:pPr>
              <w:pStyle w:val="Question"/>
            </w:pPr>
            <w:r w:rsidRPr="008B4516">
              <w:rPr>
                <w:rFonts w:cs="Arial"/>
                <w:szCs w:val="20"/>
              </w:rPr>
              <w:t>Do you agree with the Working Groups decision to not take forward the criteria identified in Section 4.</w:t>
            </w:r>
            <w:r w:rsidR="00F3148F">
              <w:rPr>
                <w:rFonts w:cs="Arial"/>
                <w:szCs w:val="20"/>
              </w:rPr>
              <w:t>60</w:t>
            </w:r>
            <w:r w:rsidRPr="008B4516">
              <w:rPr>
                <w:rFonts w:cs="Arial"/>
                <w:szCs w:val="20"/>
              </w:rPr>
              <w:t xml:space="preserve"> of this consultation? </w:t>
            </w:r>
            <w:r w:rsidRPr="008B4516">
              <w:rPr>
                <w:szCs w:val="20"/>
              </w:rPr>
              <w:t>If not, please provide your rationale</w:t>
            </w:r>
          </w:p>
        </w:tc>
      </w:tr>
      <w:tr w:rsidR="00C05B23" w14:paraId="55E29C96" w14:textId="77777777" w:rsidTr="00EC1A56">
        <w:sdt>
          <w:sdtPr>
            <w:tag w:val="dcusa_response4"/>
            <w:id w:val="-130937389"/>
            <w:placeholder>
              <w:docPart w:val="F309640100904B1389ACCD02C1E9CCA6"/>
            </w:placeholder>
            <w:showingPlcHdr/>
          </w:sdtPr>
          <w:sdtEndPr/>
          <w:sdtContent>
            <w:tc>
              <w:tcPr>
                <w:tcW w:w="9287" w:type="dxa"/>
              </w:tcPr>
              <w:p w14:paraId="1077902C" w14:textId="77777777" w:rsidR="00C05B23" w:rsidRDefault="00C05B23" w:rsidP="00EC1A56">
                <w:pPr>
                  <w:pStyle w:val="BodyText"/>
                </w:pPr>
                <w:r w:rsidRPr="001C6387">
                  <w:rPr>
                    <w:rStyle w:val="PlaceholderText"/>
                  </w:rPr>
                  <w:t>Click here to enter text.</w:t>
                </w:r>
              </w:p>
            </w:tc>
          </w:sdtContent>
        </w:sdt>
      </w:tr>
    </w:tbl>
    <w:p w14:paraId="599D2178" w14:textId="05B7E5A5"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6FB280A4"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7681E170" w14:textId="17F199A0" w:rsidR="00C05B23" w:rsidRDefault="00C05B23" w:rsidP="00EC1A56">
            <w:pPr>
              <w:pStyle w:val="Question"/>
            </w:pPr>
            <w:r w:rsidRPr="008B4516">
              <w:rPr>
                <w:szCs w:val="20"/>
              </w:rPr>
              <w:t>Do you agree with the Working Group that a change is needed to Schedule 32? If not, please provide your rationale.</w:t>
            </w:r>
          </w:p>
        </w:tc>
      </w:tr>
      <w:tr w:rsidR="00C05B23" w14:paraId="07B6EC7E" w14:textId="77777777" w:rsidTr="00EC1A56">
        <w:sdt>
          <w:sdtPr>
            <w:tag w:val="dcusa_response4"/>
            <w:id w:val="1163136155"/>
            <w:placeholder>
              <w:docPart w:val="138400DEA88C4DAEB2715E6398158145"/>
            </w:placeholder>
            <w:showingPlcHdr/>
          </w:sdtPr>
          <w:sdtEndPr/>
          <w:sdtContent>
            <w:tc>
              <w:tcPr>
                <w:tcW w:w="9287" w:type="dxa"/>
              </w:tcPr>
              <w:p w14:paraId="2DFE16A1" w14:textId="77777777" w:rsidR="00C05B23" w:rsidRDefault="00C05B23" w:rsidP="00EC1A56">
                <w:pPr>
                  <w:pStyle w:val="BodyText"/>
                </w:pPr>
                <w:r w:rsidRPr="001C6387">
                  <w:rPr>
                    <w:rStyle w:val="PlaceholderText"/>
                  </w:rPr>
                  <w:t>Click here to enter text.</w:t>
                </w:r>
              </w:p>
            </w:tc>
          </w:sdtContent>
        </w:sdt>
      </w:tr>
    </w:tbl>
    <w:p w14:paraId="7AF1A096" w14:textId="134B070B"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1A972684"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21677F9B" w14:textId="721C7587" w:rsidR="00C05B23" w:rsidRDefault="00C05B23" w:rsidP="00EC1A56">
            <w:pPr>
              <w:pStyle w:val="Question"/>
            </w:pPr>
            <w:r w:rsidRPr="008B4516">
              <w:rPr>
                <w:szCs w:val="20"/>
              </w:rPr>
              <w:t>Do you have any comments on the proposed legal text for Schedule 32?</w:t>
            </w:r>
          </w:p>
        </w:tc>
      </w:tr>
      <w:tr w:rsidR="00C05B23" w14:paraId="1C9013FC" w14:textId="77777777" w:rsidTr="00EC1A56">
        <w:sdt>
          <w:sdtPr>
            <w:tag w:val="dcusa_response4"/>
            <w:id w:val="-1538188490"/>
            <w:placeholder>
              <w:docPart w:val="6C7D882EFABF4583A82AC810A48BBB9B"/>
            </w:placeholder>
            <w:showingPlcHdr/>
          </w:sdtPr>
          <w:sdtEndPr/>
          <w:sdtContent>
            <w:tc>
              <w:tcPr>
                <w:tcW w:w="9287" w:type="dxa"/>
              </w:tcPr>
              <w:p w14:paraId="33AD5B30" w14:textId="77777777" w:rsidR="00C05B23" w:rsidRDefault="00C05B23" w:rsidP="00EC1A56">
                <w:pPr>
                  <w:pStyle w:val="BodyText"/>
                </w:pPr>
                <w:r w:rsidRPr="001C6387">
                  <w:rPr>
                    <w:rStyle w:val="PlaceholderText"/>
                  </w:rPr>
                  <w:t>Click here to enter text.</w:t>
                </w:r>
              </w:p>
            </w:tc>
          </w:sdtContent>
        </w:sdt>
      </w:tr>
    </w:tbl>
    <w:p w14:paraId="4059DABB" w14:textId="63533C34"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6747C5F6"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5AFE4271" w14:textId="57815ECA" w:rsidR="00C05B23" w:rsidRDefault="00C05B23" w:rsidP="00EC1A56">
            <w:pPr>
              <w:pStyle w:val="Question"/>
            </w:pPr>
            <w:r w:rsidRPr="008B4516">
              <w:t xml:space="preserve">Overall, do you agree that the draft legal text delivers the intent of the Ofgem direction? </w:t>
            </w:r>
            <w:r w:rsidRPr="008B4516">
              <w:rPr>
                <w:szCs w:val="20"/>
              </w:rPr>
              <w:t>If not, please provide your rationale.</w:t>
            </w:r>
          </w:p>
        </w:tc>
      </w:tr>
      <w:tr w:rsidR="00C05B23" w14:paraId="6D71DB67" w14:textId="77777777" w:rsidTr="00EC1A56">
        <w:sdt>
          <w:sdtPr>
            <w:tag w:val="dcusa_response4"/>
            <w:id w:val="1880433286"/>
            <w:placeholder>
              <w:docPart w:val="D6DD65422A8648A4AA632F8309B85432"/>
            </w:placeholder>
            <w:showingPlcHdr/>
          </w:sdtPr>
          <w:sdtEndPr/>
          <w:sdtContent>
            <w:tc>
              <w:tcPr>
                <w:tcW w:w="9287" w:type="dxa"/>
              </w:tcPr>
              <w:p w14:paraId="47825133" w14:textId="77777777" w:rsidR="00C05B23" w:rsidRDefault="00C05B23" w:rsidP="00EC1A56">
                <w:pPr>
                  <w:pStyle w:val="BodyText"/>
                </w:pPr>
                <w:r w:rsidRPr="001C6387">
                  <w:rPr>
                    <w:rStyle w:val="PlaceholderText"/>
                  </w:rPr>
                  <w:t>Click here to enter text.</w:t>
                </w:r>
              </w:p>
            </w:tc>
          </w:sdtContent>
        </w:sdt>
      </w:tr>
    </w:tbl>
    <w:p w14:paraId="0B3980B1" w14:textId="39625AE5"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2832AD34"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3A3C517A" w14:textId="77777777" w:rsidR="00C5261D" w:rsidRDefault="00C5261D" w:rsidP="00C5261D">
            <w:pPr>
              <w:pStyle w:val="Question"/>
            </w:pPr>
            <w:r>
              <w:lastRenderedPageBreak/>
              <w:t xml:space="preserve">Do you consider that the proposal better facilitates the DCUSA Charging Objectives? </w:t>
            </w:r>
          </w:p>
          <w:p w14:paraId="0EDF5B95" w14:textId="77777777" w:rsidR="00C5261D" w:rsidRDefault="00C5261D" w:rsidP="00C5261D">
            <w:pPr>
              <w:pStyle w:val="Question"/>
              <w:numPr>
                <w:ilvl w:val="0"/>
                <w:numId w:val="0"/>
              </w:numPr>
              <w:ind w:left="567"/>
            </w:pPr>
          </w:p>
          <w:p w14:paraId="370E8951" w14:textId="6A105024" w:rsidR="00C5261D" w:rsidRDefault="00C5261D" w:rsidP="00C5261D">
            <w:pPr>
              <w:pStyle w:val="Question"/>
              <w:numPr>
                <w:ilvl w:val="0"/>
                <w:numId w:val="0"/>
              </w:numPr>
              <w:ind w:left="567"/>
            </w:pPr>
            <w:r>
              <w:t>If so, please detail which of the Charging Objectives you believe are better facilitated and provide supporting reasons.</w:t>
            </w:r>
          </w:p>
          <w:p w14:paraId="253DE9E9" w14:textId="77777777" w:rsidR="00C5261D" w:rsidRDefault="00C5261D" w:rsidP="00C5261D">
            <w:pPr>
              <w:pStyle w:val="Question"/>
              <w:numPr>
                <w:ilvl w:val="0"/>
                <w:numId w:val="0"/>
              </w:numPr>
              <w:ind w:left="567"/>
            </w:pPr>
          </w:p>
          <w:p w14:paraId="52873615" w14:textId="29C92930" w:rsidR="00C05B23" w:rsidRDefault="00C5261D" w:rsidP="00C5261D">
            <w:pPr>
              <w:pStyle w:val="Question"/>
              <w:numPr>
                <w:ilvl w:val="0"/>
                <w:numId w:val="0"/>
              </w:numPr>
              <w:ind w:left="567"/>
            </w:pPr>
            <w:r>
              <w:t>If not, please provide supporting reasons.</w:t>
            </w:r>
          </w:p>
        </w:tc>
      </w:tr>
      <w:tr w:rsidR="00C05B23" w14:paraId="0E1EA523" w14:textId="77777777" w:rsidTr="00EC1A56">
        <w:sdt>
          <w:sdtPr>
            <w:tag w:val="dcusa_response4"/>
            <w:id w:val="-1719505159"/>
            <w:placeholder>
              <w:docPart w:val="991F7DFEE8884AB19CB45452AA66262A"/>
            </w:placeholder>
            <w:showingPlcHdr/>
          </w:sdtPr>
          <w:sdtEndPr/>
          <w:sdtContent>
            <w:tc>
              <w:tcPr>
                <w:tcW w:w="9287" w:type="dxa"/>
              </w:tcPr>
              <w:p w14:paraId="3B2B7B1C" w14:textId="77777777" w:rsidR="00C05B23" w:rsidRDefault="00C05B23" w:rsidP="00EC1A56">
                <w:pPr>
                  <w:pStyle w:val="BodyText"/>
                </w:pPr>
                <w:r w:rsidRPr="001C6387">
                  <w:rPr>
                    <w:rStyle w:val="PlaceholderText"/>
                  </w:rPr>
                  <w:t>Click here to enter text.</w:t>
                </w:r>
              </w:p>
            </w:tc>
          </w:sdtContent>
        </w:sdt>
      </w:tr>
    </w:tbl>
    <w:p w14:paraId="0D45E07B" w14:textId="2DA98E70"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33792325"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4AF85246" w14:textId="3A48C3C1" w:rsidR="00C05B23" w:rsidRDefault="00C5261D" w:rsidP="00EC1A56">
            <w:pPr>
              <w:pStyle w:val="Question"/>
            </w:pPr>
            <w:r w:rsidRPr="008B4516">
              <w:t xml:space="preserve">Are you aware of any wider industry developments that may impact upon or be impacted by this CP? </w:t>
            </w:r>
            <w:r w:rsidR="00C05B23">
              <w:fldChar w:fldCharType="begin"/>
            </w:r>
            <w:r w:rsidR="00C05B23">
              <w:instrText xml:space="preserve"> macrobutton nomacro Type Question Here </w:instrText>
            </w:r>
            <w:r w:rsidR="00C05B23">
              <w:fldChar w:fldCharType="end"/>
            </w:r>
          </w:p>
        </w:tc>
      </w:tr>
      <w:tr w:rsidR="00C05B23" w14:paraId="1DDAF452" w14:textId="77777777" w:rsidTr="00EC1A56">
        <w:sdt>
          <w:sdtPr>
            <w:tag w:val="dcusa_response4"/>
            <w:id w:val="-1468349527"/>
            <w:placeholder>
              <w:docPart w:val="4A6C3DCD3882440EAC2EA0718D33D398"/>
            </w:placeholder>
            <w:showingPlcHdr/>
          </w:sdtPr>
          <w:sdtEndPr/>
          <w:sdtContent>
            <w:tc>
              <w:tcPr>
                <w:tcW w:w="9287" w:type="dxa"/>
              </w:tcPr>
              <w:p w14:paraId="49460281" w14:textId="77777777" w:rsidR="00C05B23" w:rsidRDefault="00C05B23" w:rsidP="00EC1A56">
                <w:pPr>
                  <w:pStyle w:val="BodyText"/>
                </w:pPr>
                <w:r w:rsidRPr="001C6387">
                  <w:rPr>
                    <w:rStyle w:val="PlaceholderText"/>
                  </w:rPr>
                  <w:t>Click here to enter text.</w:t>
                </w:r>
              </w:p>
            </w:tc>
          </w:sdtContent>
        </w:sdt>
      </w:tr>
    </w:tbl>
    <w:p w14:paraId="5CCA341B" w14:textId="4E5A59C4"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7CB46152"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794C3C5B" w14:textId="75447B10" w:rsidR="00C05B23" w:rsidRDefault="00C5261D" w:rsidP="00EC1A56">
            <w:pPr>
              <w:pStyle w:val="Question"/>
            </w:pPr>
            <w:r w:rsidRPr="008B4516">
              <w:t xml:space="preserve">Do you agree with the Working Group’s proposed implementation date?  </w:t>
            </w:r>
            <w:r w:rsidRPr="008B4516">
              <w:rPr>
                <w:szCs w:val="20"/>
              </w:rPr>
              <w:t>If not, please provide your rationale.</w:t>
            </w:r>
            <w:r w:rsidR="00C05B23">
              <w:fldChar w:fldCharType="begin"/>
            </w:r>
            <w:r w:rsidR="00C05B23">
              <w:instrText xml:space="preserve"> macrobutton nomacro Type Question Here </w:instrText>
            </w:r>
            <w:r w:rsidR="00C05B23">
              <w:fldChar w:fldCharType="end"/>
            </w:r>
          </w:p>
        </w:tc>
      </w:tr>
      <w:tr w:rsidR="00C05B23" w14:paraId="287B4FC3" w14:textId="77777777" w:rsidTr="00EC1A56">
        <w:sdt>
          <w:sdtPr>
            <w:tag w:val="dcusa_response4"/>
            <w:id w:val="-1211950597"/>
            <w:placeholder>
              <w:docPart w:val="3399D601E1C04A8BA0C78075A50C0F32"/>
            </w:placeholder>
            <w:showingPlcHdr/>
          </w:sdtPr>
          <w:sdtEndPr/>
          <w:sdtContent>
            <w:tc>
              <w:tcPr>
                <w:tcW w:w="9287" w:type="dxa"/>
              </w:tcPr>
              <w:p w14:paraId="2F068725" w14:textId="77777777" w:rsidR="00C05B23" w:rsidRDefault="00C05B23" w:rsidP="00EC1A56">
                <w:pPr>
                  <w:pStyle w:val="BodyText"/>
                </w:pPr>
                <w:r w:rsidRPr="001C6387">
                  <w:rPr>
                    <w:rStyle w:val="PlaceholderText"/>
                  </w:rPr>
                  <w:t>Click here to enter text.</w:t>
                </w:r>
              </w:p>
            </w:tc>
          </w:sdtContent>
        </w:sdt>
      </w:tr>
    </w:tbl>
    <w:p w14:paraId="7B328340" w14:textId="53E29006" w:rsidR="00C05B23" w:rsidRDefault="00C05B2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05B23" w14:paraId="3431E3E9" w14:textId="77777777" w:rsidTr="00EC1A56">
        <w:trPr>
          <w:cnfStyle w:val="100000000000" w:firstRow="1" w:lastRow="0" w:firstColumn="0" w:lastColumn="0" w:oddVBand="0" w:evenVBand="0" w:oddHBand="0" w:evenHBand="0" w:firstRowFirstColumn="0" w:firstRowLastColumn="0" w:lastRowFirstColumn="0" w:lastRowLastColumn="0"/>
        </w:trPr>
        <w:tc>
          <w:tcPr>
            <w:tcW w:w="9287" w:type="dxa"/>
          </w:tcPr>
          <w:p w14:paraId="46B54C03" w14:textId="5EF10E31" w:rsidR="00C05B23" w:rsidRDefault="00C5261D" w:rsidP="00EC1A56">
            <w:pPr>
              <w:pStyle w:val="Question"/>
            </w:pPr>
            <w:r>
              <w:t>Do you have any other comments?</w:t>
            </w:r>
          </w:p>
        </w:tc>
      </w:tr>
      <w:tr w:rsidR="00C05B23" w14:paraId="3D206F11" w14:textId="77777777" w:rsidTr="00EC1A56">
        <w:sdt>
          <w:sdtPr>
            <w:tag w:val="dcusa_response4"/>
            <w:id w:val="376055973"/>
            <w:placeholder>
              <w:docPart w:val="E7A099EAFD7C4F28953DCE3B983B2019"/>
            </w:placeholder>
            <w:showingPlcHdr/>
          </w:sdtPr>
          <w:sdtEndPr/>
          <w:sdtContent>
            <w:tc>
              <w:tcPr>
                <w:tcW w:w="9287" w:type="dxa"/>
              </w:tcPr>
              <w:p w14:paraId="79012CCB" w14:textId="77777777" w:rsidR="00C05B23" w:rsidRDefault="00C05B23" w:rsidP="00EC1A56">
                <w:pPr>
                  <w:pStyle w:val="BodyText"/>
                </w:pPr>
                <w:r w:rsidRPr="001C6387">
                  <w:rPr>
                    <w:rStyle w:val="PlaceholderText"/>
                  </w:rPr>
                  <w:t>Click here to enter text.</w:t>
                </w:r>
              </w:p>
            </w:tc>
          </w:sdtContent>
        </w:sdt>
      </w:tr>
    </w:tbl>
    <w:p w14:paraId="35BC1317" w14:textId="77777777" w:rsidR="00C05B23" w:rsidRPr="00223DF1" w:rsidRDefault="00C05B23" w:rsidP="0023069B">
      <w:pPr>
        <w:pStyle w:val="BodyText"/>
      </w:pPr>
    </w:p>
    <w:sectPr w:rsidR="00C05B23" w:rsidRPr="00223DF1"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00808" w14:textId="77777777" w:rsidR="00E67C7C" w:rsidRDefault="00E67C7C" w:rsidP="00FD00A2">
      <w:r>
        <w:separator/>
      </w:r>
    </w:p>
  </w:endnote>
  <w:endnote w:type="continuationSeparator" w:id="0">
    <w:p w14:paraId="20EBC01C" w14:textId="77777777" w:rsidR="00E67C7C" w:rsidRDefault="00E67C7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324AC" w14:textId="54BF06A9" w:rsidR="00FD00A2" w:rsidRDefault="00FD00A2">
    <w:pPr>
      <w:pStyle w:val="Footer"/>
    </w:pPr>
    <w:r>
      <w:tab/>
      <w:t xml:space="preserve">Page </w:t>
    </w:r>
    <w:r>
      <w:fldChar w:fldCharType="begin"/>
    </w:r>
    <w:r>
      <w:instrText xml:space="preserve"> page </w:instrText>
    </w:r>
    <w:r>
      <w:fldChar w:fldCharType="separate"/>
    </w:r>
    <w:r w:rsidR="00E67C7C">
      <w:rPr>
        <w:noProof/>
      </w:rPr>
      <w:t>1</w:t>
    </w:r>
    <w:r>
      <w:fldChar w:fldCharType="end"/>
    </w:r>
    <w:r>
      <w:t xml:space="preserve"> of </w:t>
    </w:r>
    <w:r>
      <w:fldChar w:fldCharType="begin"/>
    </w:r>
    <w:r>
      <w:instrText xml:space="preserve"> numpages </w:instrText>
    </w:r>
    <w:r>
      <w:fldChar w:fldCharType="separate"/>
    </w:r>
    <w:r w:rsidR="00E67C7C">
      <w:rPr>
        <w:noProof/>
      </w:rPr>
      <w:t>1</w:t>
    </w:r>
    <w:r>
      <w:fldChar w:fldCharType="end"/>
    </w:r>
    <w:r>
      <w:tab/>
    </w:r>
    <w:r>
      <w:fldChar w:fldCharType="begin"/>
    </w:r>
    <w:r>
      <w:instrText xml:space="preserve"> docproperty version </w:instrText>
    </w:r>
    <w:r w:rsidR="009D0ED0">
      <w:fldChar w:fldCharType="separate"/>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1DCC" w14:textId="77777777" w:rsidR="00E67C7C" w:rsidRDefault="00E67C7C" w:rsidP="00FD00A2">
      <w:r>
        <w:separator/>
      </w:r>
    </w:p>
  </w:footnote>
  <w:footnote w:type="continuationSeparator" w:id="0">
    <w:p w14:paraId="538C4150" w14:textId="77777777" w:rsidR="00E67C7C" w:rsidRDefault="00E67C7C" w:rsidP="00FD00A2">
      <w:r>
        <w:continuationSeparator/>
      </w:r>
    </w:p>
  </w:footnote>
  <w:footnote w:id="1">
    <w:p w14:paraId="523643F1"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06D962C6" w14:textId="77777777"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14:paraId="5CAF00D2"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FC2E" w14:textId="6F19203C" w:rsidR="00FD00A2" w:rsidRDefault="00251AF3">
    <w:pPr>
      <w:pStyle w:val="Header"/>
    </w:pPr>
    <w:r>
      <w:t xml:space="preserve">DCUSA Consultation </w:t>
    </w:r>
    <w:r w:rsidR="00FD00A2">
      <w:tab/>
    </w:r>
    <w:r w:rsidR="009B02DB">
      <w:t>DCP</w:t>
    </w:r>
    <w:r w:rsidR="00C05B23">
      <w:t xml:space="preserve"> 407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08472464">
    <w:abstractNumId w:val="9"/>
  </w:num>
  <w:num w:numId="2" w16cid:durableId="390924991">
    <w:abstractNumId w:val="5"/>
  </w:num>
  <w:num w:numId="3" w16cid:durableId="1498960358">
    <w:abstractNumId w:val="9"/>
  </w:num>
  <w:num w:numId="4" w16cid:durableId="782070036">
    <w:abstractNumId w:val="3"/>
  </w:num>
  <w:num w:numId="5" w16cid:durableId="1294560663">
    <w:abstractNumId w:val="9"/>
  </w:num>
  <w:num w:numId="6" w16cid:durableId="55279536">
    <w:abstractNumId w:val="2"/>
  </w:num>
  <w:num w:numId="7" w16cid:durableId="1335189246">
    <w:abstractNumId w:val="9"/>
  </w:num>
  <w:num w:numId="8" w16cid:durableId="916983141">
    <w:abstractNumId w:val="4"/>
  </w:num>
  <w:num w:numId="9" w16cid:durableId="1597710835">
    <w:abstractNumId w:val="7"/>
  </w:num>
  <w:num w:numId="10" w16cid:durableId="1949656779">
    <w:abstractNumId w:val="1"/>
  </w:num>
  <w:num w:numId="11" w16cid:durableId="1026835388">
    <w:abstractNumId w:val="7"/>
  </w:num>
  <w:num w:numId="12" w16cid:durableId="636027546">
    <w:abstractNumId w:val="0"/>
  </w:num>
  <w:num w:numId="13" w16cid:durableId="1134327488">
    <w:abstractNumId w:val="7"/>
  </w:num>
  <w:num w:numId="14" w16cid:durableId="187329599">
    <w:abstractNumId w:val="8"/>
  </w:num>
  <w:num w:numId="15" w16cid:durableId="1450931963">
    <w:abstractNumId w:val="6"/>
  </w:num>
  <w:num w:numId="16" w16cid:durableId="4115148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5535561">
    <w:abstractNumId w:val="6"/>
  </w:num>
  <w:num w:numId="18" w16cid:durableId="5221328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C7C"/>
    <w:rsid w:val="00077D80"/>
    <w:rsid w:val="00134AF7"/>
    <w:rsid w:val="001E03C5"/>
    <w:rsid w:val="00223DF1"/>
    <w:rsid w:val="0023069B"/>
    <w:rsid w:val="00251AF3"/>
    <w:rsid w:val="002B61A0"/>
    <w:rsid w:val="0031153A"/>
    <w:rsid w:val="0040580C"/>
    <w:rsid w:val="00410907"/>
    <w:rsid w:val="00554409"/>
    <w:rsid w:val="00711B18"/>
    <w:rsid w:val="007361B2"/>
    <w:rsid w:val="0076726D"/>
    <w:rsid w:val="00884177"/>
    <w:rsid w:val="008D01AD"/>
    <w:rsid w:val="008F22A5"/>
    <w:rsid w:val="00963A66"/>
    <w:rsid w:val="009A3EA3"/>
    <w:rsid w:val="009B02DB"/>
    <w:rsid w:val="009D0ED0"/>
    <w:rsid w:val="009F1AFC"/>
    <w:rsid w:val="00A817E9"/>
    <w:rsid w:val="00A828F0"/>
    <w:rsid w:val="00AC6DB4"/>
    <w:rsid w:val="00C01797"/>
    <w:rsid w:val="00C05B23"/>
    <w:rsid w:val="00C5261D"/>
    <w:rsid w:val="00CE497A"/>
    <w:rsid w:val="00DB3EF9"/>
    <w:rsid w:val="00E67C7C"/>
    <w:rsid w:val="00EE2CEA"/>
    <w:rsid w:val="00F3148F"/>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C5EB5"/>
  <w15:docId w15:val="{4EAD3DCF-3563-4CC8-A45A-4933D396A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9539F5"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9539F5"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9539F5" w:rsidRDefault="00BA5E12">
          <w:r w:rsidRPr="001C6387">
            <w:rPr>
              <w:rStyle w:val="PlaceholderText"/>
            </w:rPr>
            <w:t>Click here to enter text.</w:t>
          </w:r>
        </w:p>
      </w:docPartBody>
    </w:docPart>
    <w:docPart>
      <w:docPartPr>
        <w:name w:val="7C7130DF3F3B48BCB1050C520AF11532"/>
        <w:category>
          <w:name w:val="General"/>
          <w:gallery w:val="placeholder"/>
        </w:category>
        <w:types>
          <w:type w:val="bbPlcHdr"/>
        </w:types>
        <w:behaviors>
          <w:behavior w:val="content"/>
        </w:behaviors>
        <w:guid w:val="{B791764D-C227-4BAF-B6A8-822732D5E794}"/>
      </w:docPartPr>
      <w:docPartBody>
        <w:p w:rsidR="00CB6C01" w:rsidRDefault="009539F5" w:rsidP="009539F5">
          <w:pPr>
            <w:pStyle w:val="7C7130DF3F3B48BCB1050C520AF11532"/>
          </w:pPr>
          <w:r w:rsidRPr="001C6387">
            <w:rPr>
              <w:rStyle w:val="PlaceholderText"/>
            </w:rPr>
            <w:t>Click here to enter text.</w:t>
          </w:r>
        </w:p>
      </w:docPartBody>
    </w:docPart>
    <w:docPart>
      <w:docPartPr>
        <w:name w:val="20E80DE512BD4DC4A18C2CA26E4FE83D"/>
        <w:category>
          <w:name w:val="General"/>
          <w:gallery w:val="placeholder"/>
        </w:category>
        <w:types>
          <w:type w:val="bbPlcHdr"/>
        </w:types>
        <w:behaviors>
          <w:behavior w:val="content"/>
        </w:behaviors>
        <w:guid w:val="{1F13BDAF-E233-4FF1-8D48-C3E4F7B7BAFE}"/>
      </w:docPartPr>
      <w:docPartBody>
        <w:p w:rsidR="00CB6C01" w:rsidRDefault="009539F5" w:rsidP="009539F5">
          <w:pPr>
            <w:pStyle w:val="20E80DE512BD4DC4A18C2CA26E4FE83D"/>
          </w:pPr>
          <w:r w:rsidRPr="001C6387">
            <w:rPr>
              <w:rStyle w:val="PlaceholderText"/>
            </w:rPr>
            <w:t>Click here to enter text.</w:t>
          </w:r>
        </w:p>
      </w:docPartBody>
    </w:docPart>
    <w:docPart>
      <w:docPartPr>
        <w:name w:val="FAD03174837745FF857E6F5B8A8ED9A7"/>
        <w:category>
          <w:name w:val="General"/>
          <w:gallery w:val="placeholder"/>
        </w:category>
        <w:types>
          <w:type w:val="bbPlcHdr"/>
        </w:types>
        <w:behaviors>
          <w:behavior w:val="content"/>
        </w:behaviors>
        <w:guid w:val="{187DFBF9-B2A0-4967-83C4-4F3E5E9FBEE1}"/>
      </w:docPartPr>
      <w:docPartBody>
        <w:p w:rsidR="00CB6C01" w:rsidRDefault="009539F5" w:rsidP="009539F5">
          <w:pPr>
            <w:pStyle w:val="FAD03174837745FF857E6F5B8A8ED9A7"/>
          </w:pPr>
          <w:r w:rsidRPr="001C6387">
            <w:rPr>
              <w:rStyle w:val="PlaceholderText"/>
            </w:rPr>
            <w:t>Click here to enter text.</w:t>
          </w:r>
        </w:p>
      </w:docPartBody>
    </w:docPart>
    <w:docPart>
      <w:docPartPr>
        <w:name w:val="F309640100904B1389ACCD02C1E9CCA6"/>
        <w:category>
          <w:name w:val="General"/>
          <w:gallery w:val="placeholder"/>
        </w:category>
        <w:types>
          <w:type w:val="bbPlcHdr"/>
        </w:types>
        <w:behaviors>
          <w:behavior w:val="content"/>
        </w:behaviors>
        <w:guid w:val="{27124B1F-B411-460E-A814-1A1DFC831713}"/>
      </w:docPartPr>
      <w:docPartBody>
        <w:p w:rsidR="00CB6C01" w:rsidRDefault="009539F5" w:rsidP="009539F5">
          <w:pPr>
            <w:pStyle w:val="F309640100904B1389ACCD02C1E9CCA6"/>
          </w:pPr>
          <w:r w:rsidRPr="001C6387">
            <w:rPr>
              <w:rStyle w:val="PlaceholderText"/>
            </w:rPr>
            <w:t>Click here to enter text.</w:t>
          </w:r>
        </w:p>
      </w:docPartBody>
    </w:docPart>
    <w:docPart>
      <w:docPartPr>
        <w:name w:val="138400DEA88C4DAEB2715E6398158145"/>
        <w:category>
          <w:name w:val="General"/>
          <w:gallery w:val="placeholder"/>
        </w:category>
        <w:types>
          <w:type w:val="bbPlcHdr"/>
        </w:types>
        <w:behaviors>
          <w:behavior w:val="content"/>
        </w:behaviors>
        <w:guid w:val="{0652A857-5B3A-4345-B06E-B7434FA1BCD7}"/>
      </w:docPartPr>
      <w:docPartBody>
        <w:p w:rsidR="00CB6C01" w:rsidRDefault="009539F5" w:rsidP="009539F5">
          <w:pPr>
            <w:pStyle w:val="138400DEA88C4DAEB2715E6398158145"/>
          </w:pPr>
          <w:r w:rsidRPr="001C6387">
            <w:rPr>
              <w:rStyle w:val="PlaceholderText"/>
            </w:rPr>
            <w:t>Click here to enter text.</w:t>
          </w:r>
        </w:p>
      </w:docPartBody>
    </w:docPart>
    <w:docPart>
      <w:docPartPr>
        <w:name w:val="6C7D882EFABF4583A82AC810A48BBB9B"/>
        <w:category>
          <w:name w:val="General"/>
          <w:gallery w:val="placeholder"/>
        </w:category>
        <w:types>
          <w:type w:val="bbPlcHdr"/>
        </w:types>
        <w:behaviors>
          <w:behavior w:val="content"/>
        </w:behaviors>
        <w:guid w:val="{51D82691-3535-478F-B3C9-DC2BF2644B74}"/>
      </w:docPartPr>
      <w:docPartBody>
        <w:p w:rsidR="00CB6C01" w:rsidRDefault="009539F5" w:rsidP="009539F5">
          <w:pPr>
            <w:pStyle w:val="6C7D882EFABF4583A82AC810A48BBB9B"/>
          </w:pPr>
          <w:r w:rsidRPr="001C6387">
            <w:rPr>
              <w:rStyle w:val="PlaceholderText"/>
            </w:rPr>
            <w:t>Click here to enter text.</w:t>
          </w:r>
        </w:p>
      </w:docPartBody>
    </w:docPart>
    <w:docPart>
      <w:docPartPr>
        <w:name w:val="D6DD65422A8648A4AA632F8309B85432"/>
        <w:category>
          <w:name w:val="General"/>
          <w:gallery w:val="placeholder"/>
        </w:category>
        <w:types>
          <w:type w:val="bbPlcHdr"/>
        </w:types>
        <w:behaviors>
          <w:behavior w:val="content"/>
        </w:behaviors>
        <w:guid w:val="{B2FF8399-FE19-40D3-9EFF-9C72B6CD4E4B}"/>
      </w:docPartPr>
      <w:docPartBody>
        <w:p w:rsidR="00CB6C01" w:rsidRDefault="009539F5" w:rsidP="009539F5">
          <w:pPr>
            <w:pStyle w:val="D6DD65422A8648A4AA632F8309B85432"/>
          </w:pPr>
          <w:r w:rsidRPr="001C6387">
            <w:rPr>
              <w:rStyle w:val="PlaceholderText"/>
            </w:rPr>
            <w:t>Click here to enter text.</w:t>
          </w:r>
        </w:p>
      </w:docPartBody>
    </w:docPart>
    <w:docPart>
      <w:docPartPr>
        <w:name w:val="991F7DFEE8884AB19CB45452AA66262A"/>
        <w:category>
          <w:name w:val="General"/>
          <w:gallery w:val="placeholder"/>
        </w:category>
        <w:types>
          <w:type w:val="bbPlcHdr"/>
        </w:types>
        <w:behaviors>
          <w:behavior w:val="content"/>
        </w:behaviors>
        <w:guid w:val="{BD4E19A8-4AD2-4DBF-8743-04BE557AA97F}"/>
      </w:docPartPr>
      <w:docPartBody>
        <w:p w:rsidR="00CB6C01" w:rsidRDefault="009539F5" w:rsidP="009539F5">
          <w:pPr>
            <w:pStyle w:val="991F7DFEE8884AB19CB45452AA66262A"/>
          </w:pPr>
          <w:r w:rsidRPr="001C6387">
            <w:rPr>
              <w:rStyle w:val="PlaceholderText"/>
            </w:rPr>
            <w:t>Click here to enter text.</w:t>
          </w:r>
        </w:p>
      </w:docPartBody>
    </w:docPart>
    <w:docPart>
      <w:docPartPr>
        <w:name w:val="4A6C3DCD3882440EAC2EA0718D33D398"/>
        <w:category>
          <w:name w:val="General"/>
          <w:gallery w:val="placeholder"/>
        </w:category>
        <w:types>
          <w:type w:val="bbPlcHdr"/>
        </w:types>
        <w:behaviors>
          <w:behavior w:val="content"/>
        </w:behaviors>
        <w:guid w:val="{C0BB224D-931A-4B52-9FE0-291C87AF8215}"/>
      </w:docPartPr>
      <w:docPartBody>
        <w:p w:rsidR="00CB6C01" w:rsidRDefault="009539F5" w:rsidP="009539F5">
          <w:pPr>
            <w:pStyle w:val="4A6C3DCD3882440EAC2EA0718D33D398"/>
          </w:pPr>
          <w:r w:rsidRPr="001C6387">
            <w:rPr>
              <w:rStyle w:val="PlaceholderText"/>
            </w:rPr>
            <w:t>Click here to enter text.</w:t>
          </w:r>
        </w:p>
      </w:docPartBody>
    </w:docPart>
    <w:docPart>
      <w:docPartPr>
        <w:name w:val="3399D601E1C04A8BA0C78075A50C0F32"/>
        <w:category>
          <w:name w:val="General"/>
          <w:gallery w:val="placeholder"/>
        </w:category>
        <w:types>
          <w:type w:val="bbPlcHdr"/>
        </w:types>
        <w:behaviors>
          <w:behavior w:val="content"/>
        </w:behaviors>
        <w:guid w:val="{61713F45-77C7-411A-9A0D-245AF8BC04D4}"/>
      </w:docPartPr>
      <w:docPartBody>
        <w:p w:rsidR="00CB6C01" w:rsidRDefault="009539F5" w:rsidP="009539F5">
          <w:pPr>
            <w:pStyle w:val="3399D601E1C04A8BA0C78075A50C0F32"/>
          </w:pPr>
          <w:r w:rsidRPr="001C6387">
            <w:rPr>
              <w:rStyle w:val="PlaceholderText"/>
            </w:rPr>
            <w:t>Click here to enter text.</w:t>
          </w:r>
        </w:p>
      </w:docPartBody>
    </w:docPart>
    <w:docPart>
      <w:docPartPr>
        <w:name w:val="E7A099EAFD7C4F28953DCE3B983B2019"/>
        <w:category>
          <w:name w:val="General"/>
          <w:gallery w:val="placeholder"/>
        </w:category>
        <w:types>
          <w:type w:val="bbPlcHdr"/>
        </w:types>
        <w:behaviors>
          <w:behavior w:val="content"/>
        </w:behaviors>
        <w:guid w:val="{67ED932C-2459-4400-BCA0-A3D9EA2EC66A}"/>
      </w:docPartPr>
      <w:docPartBody>
        <w:p w:rsidR="00CB6C01" w:rsidRDefault="009539F5" w:rsidP="009539F5">
          <w:pPr>
            <w:pStyle w:val="E7A099EAFD7C4F28953DCE3B983B2019"/>
          </w:pPr>
          <w:r w:rsidRPr="001C638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12"/>
    <w:rsid w:val="009539F5"/>
    <w:rsid w:val="00BA5E12"/>
    <w:rsid w:val="00CB6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39F5"/>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 w:type="paragraph" w:customStyle="1" w:styleId="7C7130DF3F3B48BCB1050C520AF11532">
    <w:name w:val="7C7130DF3F3B48BCB1050C520AF11532"/>
    <w:rsid w:val="009539F5"/>
    <w:pPr>
      <w:spacing w:after="160" w:line="259" w:lineRule="auto"/>
    </w:pPr>
  </w:style>
  <w:style w:type="paragraph" w:customStyle="1" w:styleId="20E80DE512BD4DC4A18C2CA26E4FE83D">
    <w:name w:val="20E80DE512BD4DC4A18C2CA26E4FE83D"/>
    <w:rsid w:val="009539F5"/>
    <w:pPr>
      <w:spacing w:after="160" w:line="259" w:lineRule="auto"/>
    </w:pPr>
  </w:style>
  <w:style w:type="paragraph" w:customStyle="1" w:styleId="FAD03174837745FF857E6F5B8A8ED9A7">
    <w:name w:val="FAD03174837745FF857E6F5B8A8ED9A7"/>
    <w:rsid w:val="009539F5"/>
    <w:pPr>
      <w:spacing w:after="160" w:line="259" w:lineRule="auto"/>
    </w:pPr>
  </w:style>
  <w:style w:type="paragraph" w:customStyle="1" w:styleId="F309640100904B1389ACCD02C1E9CCA6">
    <w:name w:val="F309640100904B1389ACCD02C1E9CCA6"/>
    <w:rsid w:val="009539F5"/>
    <w:pPr>
      <w:spacing w:after="160" w:line="259" w:lineRule="auto"/>
    </w:pPr>
  </w:style>
  <w:style w:type="paragraph" w:customStyle="1" w:styleId="138400DEA88C4DAEB2715E6398158145">
    <w:name w:val="138400DEA88C4DAEB2715E6398158145"/>
    <w:rsid w:val="009539F5"/>
    <w:pPr>
      <w:spacing w:after="160" w:line="259" w:lineRule="auto"/>
    </w:pPr>
  </w:style>
  <w:style w:type="paragraph" w:customStyle="1" w:styleId="6C7D882EFABF4583A82AC810A48BBB9B">
    <w:name w:val="6C7D882EFABF4583A82AC810A48BBB9B"/>
    <w:rsid w:val="009539F5"/>
    <w:pPr>
      <w:spacing w:after="160" w:line="259" w:lineRule="auto"/>
    </w:pPr>
  </w:style>
  <w:style w:type="paragraph" w:customStyle="1" w:styleId="D6DD65422A8648A4AA632F8309B85432">
    <w:name w:val="D6DD65422A8648A4AA632F8309B85432"/>
    <w:rsid w:val="009539F5"/>
    <w:pPr>
      <w:spacing w:after="160" w:line="259" w:lineRule="auto"/>
    </w:pPr>
  </w:style>
  <w:style w:type="paragraph" w:customStyle="1" w:styleId="991F7DFEE8884AB19CB45452AA66262A">
    <w:name w:val="991F7DFEE8884AB19CB45452AA66262A"/>
    <w:rsid w:val="009539F5"/>
    <w:pPr>
      <w:spacing w:after="160" w:line="259" w:lineRule="auto"/>
    </w:pPr>
  </w:style>
  <w:style w:type="paragraph" w:customStyle="1" w:styleId="4A6C3DCD3882440EAC2EA0718D33D398">
    <w:name w:val="4A6C3DCD3882440EAC2EA0718D33D398"/>
    <w:rsid w:val="009539F5"/>
    <w:pPr>
      <w:spacing w:after="160" w:line="259" w:lineRule="auto"/>
    </w:pPr>
  </w:style>
  <w:style w:type="paragraph" w:customStyle="1" w:styleId="3399D601E1C04A8BA0C78075A50C0F32">
    <w:name w:val="3399D601E1C04A8BA0C78075A50C0F32"/>
    <w:rsid w:val="009539F5"/>
    <w:pPr>
      <w:spacing w:after="160" w:line="259" w:lineRule="auto"/>
    </w:pPr>
  </w:style>
  <w:style w:type="paragraph" w:customStyle="1" w:styleId="E7A099EAFD7C4F28953DCE3B983B2019">
    <w:name w:val="E7A099EAFD7C4F28953DCE3B983B2019"/>
    <w:rsid w:val="009539F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B0882-20FB-48BF-A101-A1585CEC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2</TotalTime>
  <Pages>3</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Richard Colwill</cp:lastModifiedBy>
  <cp:revision>4</cp:revision>
  <dcterms:created xsi:type="dcterms:W3CDTF">2022-08-12T08:42:00Z</dcterms:created>
  <dcterms:modified xsi:type="dcterms:W3CDTF">2022-08-12T15:31:00Z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